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4FCDC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SARE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3E857E94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Notary public.</w:t>
      </w:r>
    </w:p>
    <w:p w14:paraId="2255DAF2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</w:p>
    <w:p w14:paraId="52BD2DF6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</w:p>
    <w:p w14:paraId="3E990B1D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Dec.1485</w:t>
      </w:r>
      <w:r>
        <w:rPr>
          <w:rFonts w:eastAsia="Times New Roman" w:cs="Times New Roman"/>
          <w:szCs w:val="24"/>
        </w:rPr>
        <w:tab/>
        <w:t xml:space="preserve">He was a witness of the Will of Alice </w:t>
      </w:r>
      <w:proofErr w:type="spellStart"/>
      <w:r>
        <w:rPr>
          <w:rFonts w:eastAsia="Times New Roman" w:cs="Times New Roman"/>
          <w:szCs w:val="24"/>
        </w:rPr>
        <w:t>Chestre</w:t>
      </w:r>
      <w:proofErr w:type="spellEnd"/>
      <w:r>
        <w:rPr>
          <w:rFonts w:eastAsia="Times New Roman" w:cs="Times New Roman"/>
          <w:szCs w:val="24"/>
        </w:rPr>
        <w:t xml:space="preserve"> of Bristol(q.v.).</w:t>
      </w:r>
    </w:p>
    <w:p w14:paraId="104C1BB9" w14:textId="77777777" w:rsidR="005B3D26" w:rsidRDefault="005B3D26" w:rsidP="005B3D2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pp.448-51)</w:t>
      </w:r>
    </w:p>
    <w:p w14:paraId="52D046EC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</w:p>
    <w:p w14:paraId="1B3DA6DA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</w:p>
    <w:p w14:paraId="2736A7E1" w14:textId="77777777" w:rsidR="005B3D26" w:rsidRDefault="005B3D26" w:rsidP="005B3D2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November 2022</w:t>
      </w:r>
    </w:p>
    <w:p w14:paraId="009497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5E0BD" w14:textId="77777777" w:rsidR="005B3D26" w:rsidRDefault="005B3D26" w:rsidP="009139A6">
      <w:r>
        <w:separator/>
      </w:r>
    </w:p>
  </w:endnote>
  <w:endnote w:type="continuationSeparator" w:id="0">
    <w:p w14:paraId="1E7A8410" w14:textId="77777777" w:rsidR="005B3D26" w:rsidRDefault="005B3D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DF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A867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45E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ECC0" w14:textId="77777777" w:rsidR="005B3D26" w:rsidRDefault="005B3D26" w:rsidP="009139A6">
      <w:r>
        <w:separator/>
      </w:r>
    </w:p>
  </w:footnote>
  <w:footnote w:type="continuationSeparator" w:id="0">
    <w:p w14:paraId="083050E0" w14:textId="77777777" w:rsidR="005B3D26" w:rsidRDefault="005B3D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BDD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D16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CAE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D26"/>
    <w:rsid w:val="000666E0"/>
    <w:rsid w:val="002510B7"/>
    <w:rsid w:val="005B3D26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AB379"/>
  <w15:chartTrackingRefBased/>
  <w15:docId w15:val="{D482559C-DC5F-4E35-BBB8-0351FA76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2022-11-20T21:29:00Z</dcterms:created>
  <dcterms:modified xsi:type="dcterms:W3CDTF">2022-11-20T21:30:00Z</dcterms:modified>
</cp:coreProperties>
</file>